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DB946F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772CE">
        <w:rPr>
          <w:b/>
          <w:i/>
          <w:noProof/>
          <w:sz w:val="28"/>
        </w:rPr>
        <w:t>4883</w:t>
      </w:r>
    </w:p>
    <w:p w14:paraId="3A7BAEE1" w14:textId="18F0082B" w:rsidR="004E3939" w:rsidRPr="00DA53A0" w:rsidRDefault="001A5F1F" w:rsidP="00A57D88">
      <w:pPr>
        <w:pStyle w:val="a3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AC9E9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 w:rsidRPr="001A5F1F">
        <w:rPr>
          <w:rFonts w:ascii="Arial" w:hAnsi="Arial" w:cs="Arial"/>
          <w:b/>
          <w:sz w:val="22"/>
          <w:szCs w:val="22"/>
          <w:highlight w:val="yellow"/>
        </w:rPr>
        <w:t>[</w:t>
      </w:r>
      <w:r w:rsidR="003772CE">
        <w:rPr>
          <w:rFonts w:ascii="Arial" w:hAnsi="Arial" w:cs="Arial"/>
          <w:b/>
          <w:sz w:val="22"/>
          <w:szCs w:val="22"/>
          <w:highlight w:val="yellow"/>
        </w:rPr>
        <w:t>D</w:t>
      </w:r>
      <w:r w:rsidR="001A5F1F" w:rsidRPr="001A5F1F">
        <w:rPr>
          <w:rFonts w:ascii="Arial" w:hAnsi="Arial" w:cs="Arial"/>
          <w:b/>
          <w:sz w:val="22"/>
          <w:szCs w:val="22"/>
          <w:highlight w:val="yellow"/>
        </w:rPr>
        <w:t>raft]</w:t>
      </w:r>
      <w:r w:rsidR="001A5F1F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89F6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 xml:space="preserve">Xiaomi </w:t>
      </w:r>
      <w:r w:rsidR="00DC2A2E" w:rsidRPr="00DC2A2E">
        <w:rPr>
          <w:rFonts w:ascii="Arial" w:hAnsi="Arial" w:cs="Arial"/>
          <w:b/>
          <w:bCs/>
          <w:sz w:val="22"/>
          <w:szCs w:val="22"/>
          <w:highlight w:val="yellow"/>
        </w:rPr>
        <w:t>[to be</w:t>
      </w:r>
      <w:r w:rsidR="001A5F1F" w:rsidRPr="00DC2A2E">
        <w:rPr>
          <w:rFonts w:ascii="Arial" w:hAnsi="Arial" w:cs="Arial"/>
          <w:b/>
          <w:sz w:val="22"/>
          <w:szCs w:val="22"/>
          <w:highlight w:val="yellow"/>
        </w:rPr>
        <w:t xml:space="preserve"> SA3</w:t>
      </w:r>
      <w:r w:rsidR="00DC2A2E" w:rsidRPr="00DC2A2E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548326B" w14:textId="2EDED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629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3AA123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3772CE" w:rsidRPr="003772CE">
        <w:rPr>
          <w:rFonts w:ascii="Arial" w:hAnsi="Arial" w:cs="Arial"/>
          <w:bCs/>
        </w:rPr>
        <w:t>4882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3E253262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Discovery Key Response message.</w:t>
      </w:r>
    </w:p>
    <w:p w14:paraId="697D583E" w14:textId="2FF73CAD" w:rsidR="00B97703" w:rsidRPr="0085198E" w:rsidRDefault="0085198E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would also like to inform CT1 of the update to security </w:t>
      </w:r>
      <w:r w:rsidRPr="0085198E">
        <w:rPr>
          <w:rFonts w:ascii="Arial" w:hAnsi="Arial" w:cs="Arial"/>
          <w:lang w:eastAsia="zh-CN"/>
        </w:rPr>
        <w:t>procedures for</w:t>
      </w:r>
      <w:r w:rsidRPr="0085198E">
        <w:t xml:space="preserve"> </w:t>
      </w:r>
      <w:r w:rsidRPr="0085198E">
        <w:rPr>
          <w:rFonts w:ascii="Arial" w:hAnsi="Arial" w:cs="Arial"/>
          <w:lang w:eastAsia="zh-CN"/>
        </w:rPr>
        <w:t>Ranging/SL positioning UE discovery</w:t>
      </w:r>
      <w:r>
        <w:rPr>
          <w:rFonts w:ascii="Arial" w:hAnsi="Arial" w:cs="Arial"/>
          <w:lang w:eastAsia="zh-CN"/>
        </w:rPr>
        <w:t xml:space="preserve"> in TS 33.533, as approved in the attached document.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54A4F31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answers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2F1940"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6D39CF68" w:rsidR="005E16D5" w:rsidRPr="00074D3C" w:rsidRDefault="005E16D5" w:rsidP="005E16D5"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3FDD" w14:textId="77777777" w:rsidR="003656C3" w:rsidRDefault="003656C3">
      <w:pPr>
        <w:spacing w:after="0"/>
      </w:pPr>
      <w:r>
        <w:separator/>
      </w:r>
    </w:p>
  </w:endnote>
  <w:endnote w:type="continuationSeparator" w:id="0">
    <w:p w14:paraId="5C05D21D" w14:textId="77777777" w:rsidR="003656C3" w:rsidRDefault="003656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5B3D" w14:textId="77777777" w:rsidR="003656C3" w:rsidRDefault="003656C3">
      <w:pPr>
        <w:spacing w:after="0"/>
      </w:pPr>
      <w:r>
        <w:separator/>
      </w:r>
    </w:p>
  </w:footnote>
  <w:footnote w:type="continuationSeparator" w:id="0">
    <w:p w14:paraId="63FF9E62" w14:textId="77777777" w:rsidR="003656C3" w:rsidRDefault="003656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0D95"/>
    <w:rsid w:val="000E6116"/>
    <w:rsid w:val="000F6242"/>
    <w:rsid w:val="00103FF1"/>
    <w:rsid w:val="00196B59"/>
    <w:rsid w:val="001A14F2"/>
    <w:rsid w:val="001A5F1F"/>
    <w:rsid w:val="001B3A86"/>
    <w:rsid w:val="001B763F"/>
    <w:rsid w:val="001C5F96"/>
    <w:rsid w:val="00220060"/>
    <w:rsid w:val="00226381"/>
    <w:rsid w:val="002473B2"/>
    <w:rsid w:val="002869FE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41662C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7501C"/>
    <w:rsid w:val="005B6433"/>
    <w:rsid w:val="005D3860"/>
    <w:rsid w:val="005E16D5"/>
    <w:rsid w:val="006052AD"/>
    <w:rsid w:val="00663667"/>
    <w:rsid w:val="00664206"/>
    <w:rsid w:val="0073766B"/>
    <w:rsid w:val="007F4F92"/>
    <w:rsid w:val="00814FCE"/>
    <w:rsid w:val="0085198E"/>
    <w:rsid w:val="008758B0"/>
    <w:rsid w:val="008D772F"/>
    <w:rsid w:val="00914CD1"/>
    <w:rsid w:val="009603F6"/>
    <w:rsid w:val="009963AC"/>
    <w:rsid w:val="0099764C"/>
    <w:rsid w:val="009C01E1"/>
    <w:rsid w:val="009C4221"/>
    <w:rsid w:val="009E0B14"/>
    <w:rsid w:val="00A11C67"/>
    <w:rsid w:val="00A31811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15</cp:revision>
  <cp:lastPrinted>2002-04-23T07:10:00Z</cp:lastPrinted>
  <dcterms:created xsi:type="dcterms:W3CDTF">2023-10-24T07:19:00Z</dcterms:created>
  <dcterms:modified xsi:type="dcterms:W3CDTF">2023-10-30T13:14:00Z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